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EF7A0" w14:textId="174FEB10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A164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fl.1483)</w:t>
      </w:r>
    </w:p>
    <w:p w14:paraId="422E7018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Horsmonden, Kent.</w:t>
      </w:r>
    </w:p>
    <w:p w14:paraId="0A8F20B0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5BCDB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8AEAE3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B61CB53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https://www.kentarchaeology.org.uk/Research/Libr/Wills/NameOrder/T.htm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1C20638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56EBA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5D459" w14:textId="77777777" w:rsidR="00863E07" w:rsidRDefault="00863E07" w:rsidP="00863E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0BE997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5DE3" w14:textId="77777777" w:rsidR="00863E07" w:rsidRDefault="00863E07" w:rsidP="009139A6">
      <w:r>
        <w:separator/>
      </w:r>
    </w:p>
  </w:endnote>
  <w:endnote w:type="continuationSeparator" w:id="0">
    <w:p w14:paraId="58E0F60F" w14:textId="77777777" w:rsidR="00863E07" w:rsidRDefault="00863E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8B0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2C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0B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456ED" w14:textId="77777777" w:rsidR="00863E07" w:rsidRDefault="00863E07" w:rsidP="009139A6">
      <w:r>
        <w:separator/>
      </w:r>
    </w:p>
  </w:footnote>
  <w:footnote w:type="continuationSeparator" w:id="0">
    <w:p w14:paraId="415586AD" w14:textId="77777777" w:rsidR="00863E07" w:rsidRDefault="00863E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81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D4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CF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07"/>
    <w:rsid w:val="000666E0"/>
    <w:rsid w:val="002510B7"/>
    <w:rsid w:val="005C130B"/>
    <w:rsid w:val="00826F5C"/>
    <w:rsid w:val="00863E07"/>
    <w:rsid w:val="009139A6"/>
    <w:rsid w:val="009448BB"/>
    <w:rsid w:val="00A3176C"/>
    <w:rsid w:val="00AE65F8"/>
    <w:rsid w:val="00BA00AB"/>
    <w:rsid w:val="00CA164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341D2"/>
  <w15:chartTrackingRefBased/>
  <w15:docId w15:val="{A053F49C-1B72-476D-B1F9-DAEC61C0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3E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T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2022-03-22T21:09:00Z</dcterms:created>
  <dcterms:modified xsi:type="dcterms:W3CDTF">2022-03-22T21:10:00Z</dcterms:modified>
</cp:coreProperties>
</file>